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34B17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HILL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(fl.1442)</w:t>
      </w:r>
    </w:p>
    <w:p w14:paraId="7A7484E6" w14:textId="52671F6A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631B59B3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D0278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47249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May1442</w:t>
      </w:r>
      <w:r>
        <w:rPr>
          <w:rFonts w:ascii="Times New Roman" w:hAnsi="Times New Roman" w:cs="Times New Roman"/>
          <w:sz w:val="24"/>
          <w:szCs w:val="24"/>
        </w:rPr>
        <w:tab/>
        <w:t>He was a witness to a charter in Cornwall.</w:t>
      </w:r>
    </w:p>
    <w:p w14:paraId="5C81394D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26-98)</w:t>
      </w:r>
    </w:p>
    <w:p w14:paraId="6480368E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9E1E5" w14:textId="77777777" w:rsidR="00D0789D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1BCEC7" w14:textId="77777777" w:rsidR="00D0789D" w:rsidRPr="005B11F0" w:rsidRDefault="00D0789D" w:rsidP="00D07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2021</w:t>
      </w:r>
    </w:p>
    <w:p w14:paraId="054EF6A3" w14:textId="30D8982A" w:rsidR="00BA00AB" w:rsidRPr="00D0789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078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3CBE" w14:textId="77777777" w:rsidR="00D0789D" w:rsidRDefault="00D0789D" w:rsidP="009139A6">
      <w:r>
        <w:separator/>
      </w:r>
    </w:p>
  </w:endnote>
  <w:endnote w:type="continuationSeparator" w:id="0">
    <w:p w14:paraId="42FB1FA4" w14:textId="77777777" w:rsidR="00D0789D" w:rsidRDefault="00D078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9C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16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1C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8733A" w14:textId="77777777" w:rsidR="00D0789D" w:rsidRDefault="00D0789D" w:rsidP="009139A6">
      <w:r>
        <w:separator/>
      </w:r>
    </w:p>
  </w:footnote>
  <w:footnote w:type="continuationSeparator" w:id="0">
    <w:p w14:paraId="0CD26994" w14:textId="77777777" w:rsidR="00D0789D" w:rsidRDefault="00D078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13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98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49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8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789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A5D2C"/>
  <w15:chartTrackingRefBased/>
  <w15:docId w15:val="{B45EBE23-7A05-4087-9DFD-FAE2932F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2021-06-10T19:22:00Z</dcterms:created>
  <dcterms:modified xsi:type="dcterms:W3CDTF">2021-06-10T19:23:00Z</dcterms:modified>
</cp:coreProperties>
</file>